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E9" w:rsidRDefault="00E209E9" w:rsidP="003858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ФГБОУ ВО «Адыгейский государственный университет»</w:t>
      </w:r>
    </w:p>
    <w:p w:rsidR="00E209E9" w:rsidRDefault="00E209E9" w:rsidP="003858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3858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3858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3858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3858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3858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3858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Pr="00385874" w:rsidRDefault="00E209E9" w:rsidP="003858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5874">
        <w:rPr>
          <w:rFonts w:ascii="Times New Roman" w:hAnsi="Times New Roman" w:cs="Times New Roman"/>
          <w:b/>
          <w:bCs/>
          <w:sz w:val="28"/>
          <w:szCs w:val="28"/>
        </w:rPr>
        <w:t>ЖУРНАЛ</w:t>
      </w:r>
    </w:p>
    <w:p w:rsidR="00E209E9" w:rsidRPr="00385874" w:rsidRDefault="00E209E9" w:rsidP="003858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874">
        <w:rPr>
          <w:rFonts w:ascii="Times New Roman" w:hAnsi="Times New Roman" w:cs="Times New Roman"/>
          <w:sz w:val="28"/>
          <w:szCs w:val="28"/>
        </w:rPr>
        <w:t>учета посещаемости слушателей</w:t>
      </w:r>
    </w:p>
    <w:p w:rsidR="00E209E9" w:rsidRPr="00385874" w:rsidRDefault="00E209E9" w:rsidP="003858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874">
        <w:rPr>
          <w:rFonts w:ascii="Times New Roman" w:hAnsi="Times New Roman" w:cs="Times New Roman"/>
          <w:sz w:val="28"/>
          <w:szCs w:val="28"/>
        </w:rPr>
        <w:t xml:space="preserve">дополнительной профессиональной программы </w:t>
      </w:r>
    </w:p>
    <w:p w:rsidR="00E209E9" w:rsidRPr="00385874" w:rsidRDefault="00E209E9" w:rsidP="003858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874">
        <w:rPr>
          <w:rFonts w:ascii="Times New Roman" w:hAnsi="Times New Roman" w:cs="Times New Roman"/>
          <w:sz w:val="28"/>
          <w:szCs w:val="28"/>
        </w:rPr>
        <w:t xml:space="preserve">профессиональной переподготовки «__________________» </w:t>
      </w: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20__год</w:t>
      </w: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140"/>
        <w:gridCol w:w="575"/>
        <w:gridCol w:w="575"/>
        <w:gridCol w:w="576"/>
        <w:gridCol w:w="575"/>
        <w:gridCol w:w="575"/>
        <w:gridCol w:w="576"/>
        <w:gridCol w:w="575"/>
        <w:gridCol w:w="576"/>
      </w:tblGrid>
      <w:tr w:rsidR="00E209E9">
        <w:trPr>
          <w:trHeight w:val="645"/>
        </w:trPr>
        <w:tc>
          <w:tcPr>
            <w:tcW w:w="828" w:type="dxa"/>
            <w:vMerge w:val="restart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156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140" w:type="dxa"/>
            <w:vMerge w:val="restart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156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ФИО</w:t>
            </w:r>
          </w:p>
        </w:tc>
        <w:tc>
          <w:tcPr>
            <w:tcW w:w="4603" w:type="dxa"/>
            <w:gridSpan w:val="8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156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</w:tr>
      <w:tr w:rsidR="00E209E9" w:rsidTr="008D5089">
        <w:trPr>
          <w:trHeight w:val="1041"/>
        </w:trPr>
        <w:tc>
          <w:tcPr>
            <w:tcW w:w="828" w:type="dxa"/>
            <w:vMerge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  <w:vMerge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9E9">
        <w:tc>
          <w:tcPr>
            <w:tcW w:w="828" w:type="dxa"/>
          </w:tcPr>
          <w:p w:rsidR="00E209E9" w:rsidRPr="00B15653" w:rsidRDefault="00E209E9" w:rsidP="00B156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</w:tcPr>
          <w:p w:rsidR="00E209E9" w:rsidRPr="00B15653" w:rsidRDefault="00E209E9" w:rsidP="00B156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9E9">
        <w:tc>
          <w:tcPr>
            <w:tcW w:w="828" w:type="dxa"/>
          </w:tcPr>
          <w:p w:rsidR="00E209E9" w:rsidRPr="00B15653" w:rsidRDefault="00E209E9" w:rsidP="00B156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</w:tcPr>
          <w:p w:rsidR="00E209E9" w:rsidRPr="00B15653" w:rsidRDefault="00E209E9" w:rsidP="00B156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9E9">
        <w:tc>
          <w:tcPr>
            <w:tcW w:w="828" w:type="dxa"/>
          </w:tcPr>
          <w:p w:rsidR="00E209E9" w:rsidRPr="00B15653" w:rsidRDefault="00E209E9" w:rsidP="00B156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</w:tcPr>
          <w:p w:rsidR="00E209E9" w:rsidRPr="00B15653" w:rsidRDefault="00E209E9" w:rsidP="00B156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9E9">
        <w:tc>
          <w:tcPr>
            <w:tcW w:w="828" w:type="dxa"/>
          </w:tcPr>
          <w:p w:rsidR="00E209E9" w:rsidRPr="00B15653" w:rsidRDefault="00E209E9" w:rsidP="00B156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</w:tcPr>
          <w:p w:rsidR="00E209E9" w:rsidRPr="00B15653" w:rsidRDefault="00E209E9" w:rsidP="00B156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9E9">
        <w:tc>
          <w:tcPr>
            <w:tcW w:w="828" w:type="dxa"/>
          </w:tcPr>
          <w:p w:rsidR="00E209E9" w:rsidRPr="00B15653" w:rsidRDefault="00E209E9" w:rsidP="00B156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</w:tcPr>
          <w:p w:rsidR="00E209E9" w:rsidRPr="00B15653" w:rsidRDefault="00E209E9" w:rsidP="00B156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9E9">
        <w:tc>
          <w:tcPr>
            <w:tcW w:w="828" w:type="dxa"/>
          </w:tcPr>
          <w:p w:rsidR="00E209E9" w:rsidRPr="00B15653" w:rsidRDefault="00E209E9" w:rsidP="00B156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</w:tcPr>
          <w:p w:rsidR="00E209E9" w:rsidRPr="00B15653" w:rsidRDefault="00E209E9" w:rsidP="00B156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9E9">
        <w:tc>
          <w:tcPr>
            <w:tcW w:w="828" w:type="dxa"/>
          </w:tcPr>
          <w:p w:rsidR="00E209E9" w:rsidRPr="00B15653" w:rsidRDefault="00E209E9" w:rsidP="00B156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</w:tcPr>
          <w:p w:rsidR="00E209E9" w:rsidRPr="00B15653" w:rsidRDefault="00E209E9" w:rsidP="00B156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9E9">
        <w:tc>
          <w:tcPr>
            <w:tcW w:w="828" w:type="dxa"/>
          </w:tcPr>
          <w:p w:rsidR="00E209E9" w:rsidRPr="00B15653" w:rsidRDefault="00E209E9" w:rsidP="00B156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</w:tcPr>
          <w:p w:rsidR="00E209E9" w:rsidRPr="00B15653" w:rsidRDefault="00E209E9" w:rsidP="00B156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9E9">
        <w:tc>
          <w:tcPr>
            <w:tcW w:w="828" w:type="dxa"/>
          </w:tcPr>
          <w:p w:rsidR="00E209E9" w:rsidRPr="00B15653" w:rsidRDefault="00E209E9" w:rsidP="00B156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</w:tcPr>
          <w:p w:rsidR="00E209E9" w:rsidRPr="00B15653" w:rsidRDefault="00E209E9" w:rsidP="00B156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9E9">
        <w:tc>
          <w:tcPr>
            <w:tcW w:w="828" w:type="dxa"/>
          </w:tcPr>
          <w:p w:rsidR="00E209E9" w:rsidRPr="00B15653" w:rsidRDefault="00E209E9" w:rsidP="00B156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</w:tcPr>
          <w:p w:rsidR="00E209E9" w:rsidRPr="00B15653" w:rsidRDefault="00E209E9" w:rsidP="00B156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9E9">
        <w:tc>
          <w:tcPr>
            <w:tcW w:w="828" w:type="dxa"/>
          </w:tcPr>
          <w:p w:rsidR="00E209E9" w:rsidRPr="00B15653" w:rsidRDefault="00E209E9" w:rsidP="00B156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</w:tcPr>
          <w:p w:rsidR="00E209E9" w:rsidRPr="00B15653" w:rsidRDefault="00E209E9" w:rsidP="00B156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9E9">
        <w:tc>
          <w:tcPr>
            <w:tcW w:w="828" w:type="dxa"/>
          </w:tcPr>
          <w:p w:rsidR="00E209E9" w:rsidRPr="00B15653" w:rsidRDefault="00E209E9" w:rsidP="00B156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</w:tcPr>
          <w:p w:rsidR="00E209E9" w:rsidRPr="00B15653" w:rsidRDefault="00E209E9" w:rsidP="00B156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9E9">
        <w:tc>
          <w:tcPr>
            <w:tcW w:w="828" w:type="dxa"/>
          </w:tcPr>
          <w:p w:rsidR="00E209E9" w:rsidRPr="00B15653" w:rsidRDefault="00E209E9" w:rsidP="00B15653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</w:tcPr>
          <w:p w:rsidR="00E209E9" w:rsidRPr="00B15653" w:rsidRDefault="00E209E9" w:rsidP="00B15653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9E9">
        <w:tc>
          <w:tcPr>
            <w:tcW w:w="828" w:type="dxa"/>
          </w:tcPr>
          <w:p w:rsidR="00E209E9" w:rsidRPr="00B15653" w:rsidRDefault="00E209E9" w:rsidP="00B15653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</w:tcPr>
          <w:p w:rsidR="00E209E9" w:rsidRPr="00B15653" w:rsidRDefault="00E209E9" w:rsidP="00B15653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9E9">
        <w:tc>
          <w:tcPr>
            <w:tcW w:w="828" w:type="dxa"/>
          </w:tcPr>
          <w:p w:rsidR="00E209E9" w:rsidRPr="00B15653" w:rsidRDefault="00E209E9" w:rsidP="00B15653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5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</w:tcPr>
          <w:p w:rsidR="00E209E9" w:rsidRPr="00B15653" w:rsidRDefault="00E209E9" w:rsidP="00B156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E209E9" w:rsidRDefault="00E209E9" w:rsidP="00057975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209E9" w:rsidRDefault="00E209E9" w:rsidP="00057975">
      <w:bookmarkStart w:id="0" w:name="_GoBack"/>
      <w:bookmarkEnd w:id="0"/>
    </w:p>
    <w:sectPr w:rsidR="00E209E9" w:rsidSect="00825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91C3D"/>
    <w:multiLevelType w:val="hybridMultilevel"/>
    <w:tmpl w:val="04A81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00A"/>
    <w:rsid w:val="00057975"/>
    <w:rsid w:val="000A77BA"/>
    <w:rsid w:val="00135990"/>
    <w:rsid w:val="00237720"/>
    <w:rsid w:val="00385874"/>
    <w:rsid w:val="003A700A"/>
    <w:rsid w:val="007E3921"/>
    <w:rsid w:val="008259AA"/>
    <w:rsid w:val="008D5089"/>
    <w:rsid w:val="008E29C2"/>
    <w:rsid w:val="00A87255"/>
    <w:rsid w:val="00AF68D9"/>
    <w:rsid w:val="00B15653"/>
    <w:rsid w:val="00B20834"/>
    <w:rsid w:val="00C65092"/>
    <w:rsid w:val="00DB7046"/>
    <w:rsid w:val="00E209E9"/>
    <w:rsid w:val="00E77F18"/>
    <w:rsid w:val="00EB4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97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57975"/>
    <w:pPr>
      <w:spacing w:after="200" w:line="276" w:lineRule="auto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1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61</Words>
  <Characters>350</Characters>
  <Application>Microsoft Office Outlook</Application>
  <DocSecurity>0</DocSecurity>
  <Lines>0</Lines>
  <Paragraphs>0</Paragraphs>
  <ScaleCrop>false</ScaleCrop>
  <Company>тем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тем</cp:lastModifiedBy>
  <cp:revision>6</cp:revision>
  <dcterms:created xsi:type="dcterms:W3CDTF">2019-11-22T08:59:00Z</dcterms:created>
  <dcterms:modified xsi:type="dcterms:W3CDTF">2019-12-19T13:08:00Z</dcterms:modified>
</cp:coreProperties>
</file>